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"/>
        <w:gridCol w:w="1280"/>
        <w:gridCol w:w="940"/>
        <w:gridCol w:w="180"/>
        <w:gridCol w:w="1698"/>
        <w:gridCol w:w="2967"/>
        <w:gridCol w:w="2475"/>
        <w:gridCol w:w="105"/>
        <w:gridCol w:w="425"/>
      </w:tblGrid>
      <w:tr w:rsidR="00451879" w:rsidRPr="003978B6">
        <w:trPr>
          <w:gridBefore w:val="1"/>
          <w:wBefore w:w="10" w:type="dxa"/>
          <w:tblCellSpacing w:w="0" w:type="dxa"/>
        </w:trPr>
        <w:tc>
          <w:tcPr>
            <w:tcW w:w="2220" w:type="dxa"/>
            <w:gridSpan w:val="2"/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0" w:type="dxa"/>
            <w:gridSpan w:val="6"/>
            <w:vAlign w:val="center"/>
          </w:tcPr>
          <w:p w:rsidR="00451879" w:rsidRPr="00BC6ECE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6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A63514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B2123D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451879" w:rsidRPr="00B2123D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технически лица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които участникът ще използва за изпълнение на </w:t>
            </w:r>
          </w:p>
          <w:p w:rsidR="00451879" w:rsidRPr="003978B6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 поръчка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BC6ECE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451879" w:rsidRPr="000C1705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004B77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C4361E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 w:cs="Times New Roman"/>
                <w:i/>
                <w:iCs/>
              </w:rPr>
              <w:t>длъжност)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BC6ECE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451879" w:rsidRPr="000C1705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Pr="000C1705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879" w:rsidRPr="004E3681" w:rsidRDefault="00451879" w:rsidP="004E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512">
              <w:rPr>
                <w:rFonts w:ascii="Times New Roman" w:hAnsi="Times New Roman" w:cs="Times New Roman"/>
                <w:sz w:val="24"/>
                <w:szCs w:val="24"/>
              </w:rPr>
              <w:t xml:space="preserve">ЕИК/БУЛСТАТ .................................................. – участник в процедура за възлагане на обществена поръчка с предмет: </w:t>
            </w:r>
            <w:r w:rsidRPr="00AB25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„Основен ремонт на улица „Братя Миладинови” гр. Искър, от ОК-123 до ОК-290”</w:t>
            </w:r>
            <w:r w:rsidRPr="00AB2512">
              <w:rPr>
                <w:rFonts w:ascii="Times New Roman" w:hAnsi="Times New Roman" w:cs="Times New Roman"/>
                <w:sz w:val="24"/>
                <w:szCs w:val="24"/>
              </w:rPr>
              <w:t>, заявяваме:</w:t>
            </w:r>
          </w:p>
        </w:tc>
      </w:tr>
      <w:tr w:rsidR="00451879" w:rsidRPr="00C4361E">
        <w:trPr>
          <w:gridBefore w:val="1"/>
          <w:wBefore w:w="10" w:type="dxa"/>
          <w:tblCellSpacing w:w="0" w:type="dxa"/>
        </w:trPr>
        <w:tc>
          <w:tcPr>
            <w:tcW w:w="10070" w:type="dxa"/>
            <w:gridSpan w:val="8"/>
          </w:tcPr>
          <w:p w:rsidR="00451879" w:rsidRDefault="00451879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 лица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, с които предлагаме да изпълним обществената поръчка в съответствие</w:t>
            </w:r>
          </w:p>
          <w:p w:rsidR="00451879" w:rsidRPr="00C4361E" w:rsidRDefault="00451879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с изискванията на възложителя, са:</w:t>
            </w:r>
          </w:p>
        </w:tc>
      </w:tr>
      <w:tr w:rsidR="00451879" w:rsidRPr="000C1705">
        <w:trPr>
          <w:gridAfter w:val="2"/>
          <w:wAfter w:w="53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79" w:rsidRPr="003978B6" w:rsidRDefault="00451879" w:rsidP="00397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 лица</w:t>
            </w:r>
          </w:p>
          <w:p w:rsidR="00451879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(трите имена)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-</w:t>
            </w: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E152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позиция в екипа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Образование </w:t>
            </w: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Професионална квалификация </w:t>
            </w: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Професионален опит в областта на ……………………. </w:t>
            </w:r>
          </w:p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(месторабота, период, длъжност, основни функции)</w:t>
            </w:r>
          </w:p>
        </w:tc>
      </w:tr>
      <w:tr w:rsidR="00451879" w:rsidRPr="00C4361E">
        <w:trPr>
          <w:gridAfter w:val="2"/>
          <w:wAfter w:w="530" w:type="dxa"/>
          <w:trHeight w:val="484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79" w:rsidRPr="00004B77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79" w:rsidRPr="00C4361E">
        <w:trPr>
          <w:gridAfter w:val="2"/>
          <w:wAfter w:w="53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879" w:rsidRPr="006A0B85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879" w:rsidRPr="000C1705">
        <w:trPr>
          <w:gridAfter w:val="2"/>
          <w:wAfter w:w="530" w:type="dxa"/>
          <w:trHeight w:val="1439"/>
          <w:tblCellSpacing w:w="0" w:type="dxa"/>
        </w:trPr>
        <w:tc>
          <w:tcPr>
            <w:tcW w:w="955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879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През целия период на изпълнение на обществената поръчка, ако същата ни бъде възложена, ще осигурим участие на посочените по-горе експерти.</w:t>
            </w:r>
          </w:p>
          <w:p w:rsidR="00451879" w:rsidRPr="00BC6ECE" w:rsidRDefault="00451879" w:rsidP="009A519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</w:tc>
      </w:tr>
      <w:tr w:rsidR="00451879" w:rsidRPr="00C4361E">
        <w:trPr>
          <w:gridBefore w:val="1"/>
          <w:gridAfter w:val="1"/>
          <w:wBefore w:w="10" w:type="dxa"/>
          <w:wAfter w:w="425" w:type="dxa"/>
          <w:trHeight w:val="360"/>
          <w:tblCellSpacing w:w="0" w:type="dxa"/>
        </w:trPr>
        <w:tc>
          <w:tcPr>
            <w:tcW w:w="2400" w:type="dxa"/>
            <w:gridSpan w:val="3"/>
            <w:vAlign w:val="center"/>
          </w:tcPr>
          <w:p w:rsidR="00451879" w:rsidRPr="00C4361E" w:rsidRDefault="0045187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gridSpan w:val="4"/>
            <w:vAlign w:val="center"/>
          </w:tcPr>
          <w:p w:rsidR="00451879" w:rsidRDefault="00451879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Default="00451879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Default="00451879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51879" w:rsidRPr="00C4361E" w:rsidRDefault="00451879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.........................../ ............................/ ............................</w:t>
            </w:r>
          </w:p>
        </w:tc>
      </w:tr>
      <w:tr w:rsidR="00451879" w:rsidRPr="00C4361E">
        <w:trPr>
          <w:gridBefore w:val="1"/>
          <w:gridAfter w:val="1"/>
          <w:wBefore w:w="10" w:type="dxa"/>
          <w:wAfter w:w="425" w:type="dxa"/>
          <w:trHeight w:val="80"/>
          <w:tblCellSpacing w:w="0" w:type="dxa"/>
        </w:trPr>
        <w:tc>
          <w:tcPr>
            <w:tcW w:w="2400" w:type="dxa"/>
            <w:gridSpan w:val="3"/>
            <w:vAlign w:val="center"/>
          </w:tcPr>
          <w:p w:rsidR="00451879" w:rsidRPr="00C4361E" w:rsidRDefault="00451879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gridSpan w:val="4"/>
            <w:vAlign w:val="center"/>
          </w:tcPr>
          <w:p w:rsidR="00451879" w:rsidRPr="00C4361E" w:rsidRDefault="0045187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</w:tc>
      </w:tr>
      <w:tr w:rsidR="00451879" w:rsidRPr="00C4361E">
        <w:trPr>
          <w:gridBefore w:val="1"/>
          <w:gridAfter w:val="1"/>
          <w:wBefore w:w="10" w:type="dxa"/>
          <w:wAfter w:w="425" w:type="dxa"/>
          <w:tblCellSpacing w:w="0" w:type="dxa"/>
        </w:trPr>
        <w:tc>
          <w:tcPr>
            <w:tcW w:w="2400" w:type="dxa"/>
            <w:gridSpan w:val="3"/>
            <w:vAlign w:val="center"/>
          </w:tcPr>
          <w:p w:rsidR="00451879" w:rsidRDefault="0045187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</w:p>
          <w:p w:rsidR="00451879" w:rsidRPr="00ED11D4" w:rsidRDefault="0045187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451879" w:rsidRPr="00C4361E" w:rsidRDefault="0045187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451879" w:rsidRPr="00C4361E">
        <w:trPr>
          <w:gridBefore w:val="1"/>
          <w:gridAfter w:val="1"/>
          <w:wBefore w:w="10" w:type="dxa"/>
          <w:wAfter w:w="425" w:type="dxa"/>
          <w:trHeight w:val="63"/>
          <w:tblCellSpacing w:w="0" w:type="dxa"/>
        </w:trPr>
        <w:tc>
          <w:tcPr>
            <w:tcW w:w="2400" w:type="dxa"/>
            <w:gridSpan w:val="3"/>
            <w:vAlign w:val="center"/>
          </w:tcPr>
          <w:p w:rsidR="00451879" w:rsidRPr="00ED11D4" w:rsidRDefault="00451879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451879" w:rsidRPr="00C4361E" w:rsidRDefault="0045187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879" w:rsidRDefault="00451879" w:rsidP="009A5198">
      <w:pPr>
        <w:rPr>
          <w:rFonts w:cs="Times New Roman"/>
          <w:lang w:val="bg-BG"/>
        </w:rPr>
      </w:pPr>
    </w:p>
    <w:sectPr w:rsidR="00451879" w:rsidSect="009A5198">
      <w:headerReference w:type="default" r:id="rId6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879" w:rsidRDefault="0045187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51879" w:rsidRDefault="0045187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879" w:rsidRDefault="0045187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51879" w:rsidRDefault="0045187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79" w:rsidRPr="00AB2512" w:rsidRDefault="00451879" w:rsidP="00AB2512">
    <w:pPr>
      <w:ind w:firstLine="709"/>
      <w:jc w:val="center"/>
      <w:rPr>
        <w:rFonts w:ascii="Times New Roman" w:hAnsi="Times New Roman" w:cs="Times New Roman"/>
        <w:sz w:val="24"/>
        <w:szCs w:val="24"/>
      </w:rPr>
    </w:pPr>
    <w:r w:rsidRPr="00AB2512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AB2512">
      <w:rPr>
        <w:rFonts w:ascii="Times New Roman" w:hAnsi="Times New Roman" w:cs="Times New Roman"/>
        <w:sz w:val="24"/>
        <w:szCs w:val="24"/>
        <w:lang w:val="bg-BG"/>
      </w:rPr>
      <w:t>„Основен ремонт на улица „Братя Миладинови” гр. Искър, от ОК-123 до ОК-290”</w:t>
    </w:r>
  </w:p>
  <w:p w:rsidR="00451879" w:rsidRPr="00AB2512" w:rsidRDefault="00451879" w:rsidP="00AB25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4B77"/>
    <w:rsid w:val="00022616"/>
    <w:rsid w:val="00024A5D"/>
    <w:rsid w:val="00025269"/>
    <w:rsid w:val="00030E3B"/>
    <w:rsid w:val="00042ABA"/>
    <w:rsid w:val="00082D32"/>
    <w:rsid w:val="000B7393"/>
    <w:rsid w:val="000C1705"/>
    <w:rsid w:val="000E2F6A"/>
    <w:rsid w:val="00104C44"/>
    <w:rsid w:val="00115FEB"/>
    <w:rsid w:val="00140E3C"/>
    <w:rsid w:val="001574E5"/>
    <w:rsid w:val="00191AAF"/>
    <w:rsid w:val="001C4D40"/>
    <w:rsid w:val="00204B78"/>
    <w:rsid w:val="002768F4"/>
    <w:rsid w:val="002A3725"/>
    <w:rsid w:val="002B30C3"/>
    <w:rsid w:val="002C5EFB"/>
    <w:rsid w:val="002E200E"/>
    <w:rsid w:val="003640AE"/>
    <w:rsid w:val="00365A43"/>
    <w:rsid w:val="00375D16"/>
    <w:rsid w:val="0039260B"/>
    <w:rsid w:val="003978B6"/>
    <w:rsid w:val="003A3ED8"/>
    <w:rsid w:val="003D0D72"/>
    <w:rsid w:val="003E238A"/>
    <w:rsid w:val="003F0789"/>
    <w:rsid w:val="00402E5C"/>
    <w:rsid w:val="0043309C"/>
    <w:rsid w:val="00451879"/>
    <w:rsid w:val="004B34E5"/>
    <w:rsid w:val="004B379B"/>
    <w:rsid w:val="004D1211"/>
    <w:rsid w:val="004E05B4"/>
    <w:rsid w:val="004E3681"/>
    <w:rsid w:val="004E745B"/>
    <w:rsid w:val="00510224"/>
    <w:rsid w:val="00517DB0"/>
    <w:rsid w:val="00525117"/>
    <w:rsid w:val="005A7A38"/>
    <w:rsid w:val="005B1729"/>
    <w:rsid w:val="00616FC6"/>
    <w:rsid w:val="0063092A"/>
    <w:rsid w:val="00647B21"/>
    <w:rsid w:val="00653FD3"/>
    <w:rsid w:val="006A0B85"/>
    <w:rsid w:val="006B0D5D"/>
    <w:rsid w:val="006B61D4"/>
    <w:rsid w:val="00735457"/>
    <w:rsid w:val="007457FE"/>
    <w:rsid w:val="00757A81"/>
    <w:rsid w:val="0077116A"/>
    <w:rsid w:val="00775DF9"/>
    <w:rsid w:val="007A6461"/>
    <w:rsid w:val="007B75D8"/>
    <w:rsid w:val="00817EC3"/>
    <w:rsid w:val="00895FF4"/>
    <w:rsid w:val="008C2ACA"/>
    <w:rsid w:val="00903089"/>
    <w:rsid w:val="00907F25"/>
    <w:rsid w:val="009127EA"/>
    <w:rsid w:val="00914CF4"/>
    <w:rsid w:val="009348E1"/>
    <w:rsid w:val="009522F4"/>
    <w:rsid w:val="009A5198"/>
    <w:rsid w:val="009B794D"/>
    <w:rsid w:val="009C4E85"/>
    <w:rsid w:val="00A0389D"/>
    <w:rsid w:val="00A135AB"/>
    <w:rsid w:val="00A16888"/>
    <w:rsid w:val="00A23B71"/>
    <w:rsid w:val="00A2407B"/>
    <w:rsid w:val="00A24FCA"/>
    <w:rsid w:val="00A47E5B"/>
    <w:rsid w:val="00A63514"/>
    <w:rsid w:val="00A74448"/>
    <w:rsid w:val="00A83BF8"/>
    <w:rsid w:val="00AA22DB"/>
    <w:rsid w:val="00AB2512"/>
    <w:rsid w:val="00AE152B"/>
    <w:rsid w:val="00B20EE7"/>
    <w:rsid w:val="00B2123D"/>
    <w:rsid w:val="00B3211E"/>
    <w:rsid w:val="00B96649"/>
    <w:rsid w:val="00B96870"/>
    <w:rsid w:val="00BC6ECE"/>
    <w:rsid w:val="00BF7C63"/>
    <w:rsid w:val="00C102DF"/>
    <w:rsid w:val="00C20606"/>
    <w:rsid w:val="00C4361E"/>
    <w:rsid w:val="00C75450"/>
    <w:rsid w:val="00D12EE9"/>
    <w:rsid w:val="00D601CE"/>
    <w:rsid w:val="00D64345"/>
    <w:rsid w:val="00D75CA2"/>
    <w:rsid w:val="00DB617D"/>
    <w:rsid w:val="00E1151C"/>
    <w:rsid w:val="00EB68C5"/>
    <w:rsid w:val="00ED11D4"/>
    <w:rsid w:val="00F03542"/>
    <w:rsid w:val="00F139AC"/>
    <w:rsid w:val="00F20AAC"/>
    <w:rsid w:val="00F5544A"/>
    <w:rsid w:val="00FA1715"/>
    <w:rsid w:val="00FE5C52"/>
    <w:rsid w:val="00FE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3F0789"/>
    <w:rPr>
      <w:sz w:val="24"/>
    </w:rPr>
  </w:style>
  <w:style w:type="character" w:customStyle="1" w:styleId="CharChar41">
    <w:name w:val="Char Char41"/>
    <w:uiPriority w:val="99"/>
    <w:rsid w:val="000E2F6A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0E2F6A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0C1705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0C1705"/>
    <w:rPr>
      <w:sz w:val="24"/>
    </w:rPr>
  </w:style>
  <w:style w:type="character" w:customStyle="1" w:styleId="CharChar42">
    <w:name w:val="Char Char42"/>
    <w:uiPriority w:val="99"/>
    <w:rsid w:val="00C102DF"/>
    <w:rPr>
      <w:sz w:val="24"/>
    </w:rPr>
  </w:style>
  <w:style w:type="paragraph" w:customStyle="1" w:styleId="Char1">
    <w:name w:val="Char1"/>
    <w:basedOn w:val="Normal"/>
    <w:uiPriority w:val="99"/>
    <w:rsid w:val="00C102DF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AB2512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1</Pages>
  <Words>319</Words>
  <Characters>1823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42</cp:revision>
  <cp:lastPrinted>2015-07-29T14:21:00Z</cp:lastPrinted>
  <dcterms:created xsi:type="dcterms:W3CDTF">2014-12-24T11:46:00Z</dcterms:created>
  <dcterms:modified xsi:type="dcterms:W3CDTF">2015-11-16T15:14:00Z</dcterms:modified>
</cp:coreProperties>
</file>